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68AB9123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1A7654">
        <w:rPr>
          <w:b/>
          <w:color w:val="FF5200" w:themeColor="accent2"/>
          <w:sz w:val="36"/>
          <w:szCs w:val="36"/>
        </w:rPr>
        <w:t>„</w:t>
      </w:r>
      <w:r w:rsidR="00CB44D6" w:rsidRPr="00CB44D6">
        <w:rPr>
          <w:b/>
          <w:color w:val="FF5200" w:themeColor="accent2"/>
          <w:sz w:val="36"/>
          <w:szCs w:val="36"/>
        </w:rPr>
        <w:t>Oprava PZS v km 3,641 trati Hodonín - Zaječí</w:t>
      </w:r>
      <w:r w:rsidRPr="001A7654">
        <w:rPr>
          <w:b/>
          <w:color w:val="FF5200" w:themeColor="accent2"/>
          <w:sz w:val="36"/>
          <w:szCs w:val="36"/>
        </w:rPr>
        <w:t xml:space="preserve">“ vedené pod </w:t>
      </w:r>
      <w:r w:rsidRPr="001A765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A7654" w:rsidRPr="001A7654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9</w:t>
      </w:r>
      <w:r w:rsidR="00CB44D6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7430</w:t>
      </w:r>
      <w:r w:rsidR="001A7654" w:rsidRPr="001A7654">
        <w:rPr>
          <w:rFonts w:eastAsia="Times New Roman" w:cs="Times New Roman"/>
          <w:b/>
          <w:bCs/>
          <w:color w:val="FF5200" w:themeColor="accent2"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22FDBD55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3832BE7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58D437F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1642F236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2B39E7F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 xml:space="preserve">kapitola č. 5 </w:t>
            </w:r>
            <w:r w:rsidR="001A7654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2117BCAB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6FB9200E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3D2DB92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 xml:space="preserve">Kapitola č. 8 </w:t>
            </w:r>
            <w:r w:rsidR="001A7654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777DDC7E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0A7145E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7F55193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 xml:space="preserve">Kapitola č. 11 </w:t>
            </w:r>
            <w:r w:rsidR="001A7654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105CC66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E35B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1E268943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="001A7654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1A7654">
              <w:rPr>
                <w:b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2E32247D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bookmarkEnd w:id="11"/>
      <w:r w:rsidR="001A7654">
        <w:t>Neobsazeno</w:t>
      </w:r>
    </w:p>
    <w:p w14:paraId="4556B308" w14:textId="476C9386" w:rsidR="00EE3C5F" w:rsidRDefault="00EE3C5F" w:rsidP="00EF4E96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2FC81573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1A7654">
        <w:t>Neobsazeno</w:t>
      </w:r>
      <w:bookmarkEnd w:id="14"/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799BDADE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0000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00000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8A06" w14:textId="77777777" w:rsidR="003201F4" w:rsidRDefault="003201F4" w:rsidP="00962258">
      <w:pPr>
        <w:spacing w:after="0" w:line="240" w:lineRule="auto"/>
      </w:pPr>
      <w:r>
        <w:separator/>
      </w:r>
    </w:p>
  </w:endnote>
  <w:endnote w:type="continuationSeparator" w:id="0">
    <w:p w14:paraId="02B8FA1F" w14:textId="77777777" w:rsidR="003201F4" w:rsidRDefault="003201F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6E68" w14:textId="77777777" w:rsidR="003201F4" w:rsidRDefault="003201F4" w:rsidP="00962258">
      <w:pPr>
        <w:spacing w:after="0" w:line="240" w:lineRule="auto"/>
      </w:pPr>
      <w:r>
        <w:separator/>
      </w:r>
    </w:p>
  </w:footnote>
  <w:footnote w:type="continuationSeparator" w:id="0">
    <w:p w14:paraId="1A2741D1" w14:textId="77777777" w:rsidR="003201F4" w:rsidRDefault="003201F4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342254174" name="Obrázek 1342254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28D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7654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01F4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0CFA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0EE3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5654D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35B2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59B2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44D6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3228D"/>
    <w:rsid w:val="00215FBE"/>
    <w:rsid w:val="002450A8"/>
    <w:rsid w:val="002479B1"/>
    <w:rsid w:val="00374734"/>
    <w:rsid w:val="00376800"/>
    <w:rsid w:val="0045525D"/>
    <w:rsid w:val="004B48D8"/>
    <w:rsid w:val="00581789"/>
    <w:rsid w:val="00592296"/>
    <w:rsid w:val="005A6A43"/>
    <w:rsid w:val="00661711"/>
    <w:rsid w:val="006B7641"/>
    <w:rsid w:val="006C6A0E"/>
    <w:rsid w:val="00746B38"/>
    <w:rsid w:val="007C641A"/>
    <w:rsid w:val="008211BB"/>
    <w:rsid w:val="00925D65"/>
    <w:rsid w:val="00A17D72"/>
    <w:rsid w:val="00A50EE3"/>
    <w:rsid w:val="00AC4100"/>
    <w:rsid w:val="00B5654D"/>
    <w:rsid w:val="00BC73A3"/>
    <w:rsid w:val="00C74C99"/>
    <w:rsid w:val="00CD0DBE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80</TotalTime>
  <Pages>14</Pages>
  <Words>2767</Words>
  <Characters>16328</Characters>
  <Application>Microsoft Office Word</Application>
  <DocSecurity>0</DocSecurity>
  <Lines>136</Lines>
  <Paragraphs>38</Paragraphs>
  <ScaleCrop>false</ScaleCrop>
  <Company>SŽDC s.o.</Company>
  <LinksUpToDate>false</LinksUpToDate>
  <CharactersWithSpaces>19057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Gregorová Elena, Ing.</cp:lastModifiedBy>
  <cp:revision>77</cp:revision>
  <cp:lastPrinted>2019-03-07T14:42:00Z</cp:lastPrinted>
  <dcterms:created xsi:type="dcterms:W3CDTF">2025-08-26T09:04:00Z</dcterms:created>
  <dcterms:modified xsi:type="dcterms:W3CDTF">2026-06-05T11:37:00Z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